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B3D5F" w14:textId="654D59E8" w:rsidR="006B2F86" w:rsidRDefault="00AB7D5B" w:rsidP="00E71FC3">
      <w:pPr>
        <w:pStyle w:val="NoSpacing"/>
      </w:pPr>
      <w:r>
        <w:rPr>
          <w:u w:val="single"/>
        </w:rPr>
        <w:t>John KILVYNGTON</w:t>
      </w:r>
      <w:r>
        <w:t xml:space="preserve">  </w:t>
      </w:r>
      <w:proofErr w:type="gramStart"/>
      <w:r>
        <w:t xml:space="preserve">   (</w:t>
      </w:r>
      <w:proofErr w:type="gramEnd"/>
      <w:r>
        <w:t>d.1440)</w:t>
      </w:r>
    </w:p>
    <w:p w14:paraId="637F0C25" w14:textId="565AA1B5" w:rsidR="00AB7D5B" w:rsidRDefault="00AB7D5B" w:rsidP="00E71FC3">
      <w:pPr>
        <w:pStyle w:val="NoSpacing"/>
      </w:pPr>
      <w:r>
        <w:t xml:space="preserve">Rector of Hinderwell, North Riding </w:t>
      </w:r>
      <w:proofErr w:type="spellStart"/>
      <w:r>
        <w:t>ofYorkshire</w:t>
      </w:r>
      <w:proofErr w:type="spellEnd"/>
      <w:r>
        <w:t>.</w:t>
      </w:r>
    </w:p>
    <w:p w14:paraId="6DFA7CCF" w14:textId="3D930C28" w:rsidR="00AB7D5B" w:rsidRDefault="00AB7D5B" w:rsidP="00E71FC3">
      <w:pPr>
        <w:pStyle w:val="NoSpacing"/>
      </w:pPr>
    </w:p>
    <w:p w14:paraId="4D463738" w14:textId="19C12D46" w:rsidR="00AB7D5B" w:rsidRDefault="00AB7D5B" w:rsidP="00E71FC3">
      <w:pPr>
        <w:pStyle w:val="NoSpacing"/>
      </w:pPr>
    </w:p>
    <w:p w14:paraId="22F28650" w14:textId="1B3D4A08" w:rsidR="00AB7D5B" w:rsidRDefault="00AB7D5B" w:rsidP="00E71FC3">
      <w:pPr>
        <w:pStyle w:val="NoSpacing"/>
      </w:pPr>
      <w:r>
        <w:t>12 Feb.1440</w:t>
      </w:r>
      <w:r>
        <w:tab/>
        <w:t>He made his Will.  (W.Y.R. p.97)</w:t>
      </w:r>
    </w:p>
    <w:p w14:paraId="194DE0D0" w14:textId="2120DBF3" w:rsidR="00AB7D5B" w:rsidRDefault="00AB7D5B" w:rsidP="00E71FC3">
      <w:pPr>
        <w:pStyle w:val="NoSpacing"/>
      </w:pPr>
      <w:r>
        <w:t>26 Feb.</w:t>
      </w:r>
      <w:r>
        <w:tab/>
        <w:t>Probate of his Will.  (ibid.)</w:t>
      </w:r>
    </w:p>
    <w:p w14:paraId="04A2B453" w14:textId="70EC8CB8" w:rsidR="00AB7D5B" w:rsidRDefault="00AB7D5B" w:rsidP="00E71FC3">
      <w:pPr>
        <w:pStyle w:val="NoSpacing"/>
      </w:pPr>
    </w:p>
    <w:p w14:paraId="3DDF745E" w14:textId="40800800" w:rsidR="00AB7D5B" w:rsidRDefault="00AB7D5B" w:rsidP="00E71FC3">
      <w:pPr>
        <w:pStyle w:val="NoSpacing"/>
      </w:pPr>
    </w:p>
    <w:p w14:paraId="0ABFB747" w14:textId="77E6D902" w:rsidR="00AB7D5B" w:rsidRDefault="00AB7D5B" w:rsidP="00E71FC3">
      <w:pPr>
        <w:pStyle w:val="NoSpacing"/>
      </w:pPr>
    </w:p>
    <w:p w14:paraId="6E202719" w14:textId="6433A71C" w:rsidR="00AB7D5B" w:rsidRPr="00AB7D5B" w:rsidRDefault="00AB7D5B" w:rsidP="00E71FC3">
      <w:pPr>
        <w:pStyle w:val="NoSpacing"/>
      </w:pPr>
      <w:r>
        <w:t>17 February 2019</w:t>
      </w:r>
      <w:bookmarkStart w:id="0" w:name="_GoBack"/>
      <w:bookmarkEnd w:id="0"/>
    </w:p>
    <w:sectPr w:rsidR="00AB7D5B" w:rsidRPr="00AB7D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8F43C" w14:textId="77777777" w:rsidR="00AB7D5B" w:rsidRDefault="00AB7D5B" w:rsidP="00E71FC3">
      <w:pPr>
        <w:spacing w:after="0" w:line="240" w:lineRule="auto"/>
      </w:pPr>
      <w:r>
        <w:separator/>
      </w:r>
    </w:p>
  </w:endnote>
  <w:endnote w:type="continuationSeparator" w:id="0">
    <w:p w14:paraId="2CD35AD3" w14:textId="77777777" w:rsidR="00AB7D5B" w:rsidRDefault="00AB7D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AC5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42311" w14:textId="77777777" w:rsidR="00AB7D5B" w:rsidRDefault="00AB7D5B" w:rsidP="00E71FC3">
      <w:pPr>
        <w:spacing w:after="0" w:line="240" w:lineRule="auto"/>
      </w:pPr>
      <w:r>
        <w:separator/>
      </w:r>
    </w:p>
  </w:footnote>
  <w:footnote w:type="continuationSeparator" w:id="0">
    <w:p w14:paraId="2F3A196E" w14:textId="77777777" w:rsidR="00AB7D5B" w:rsidRDefault="00AB7D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D5B"/>
    <w:rsid w:val="001A7C09"/>
    <w:rsid w:val="00577BD5"/>
    <w:rsid w:val="00656CBA"/>
    <w:rsid w:val="006A1F77"/>
    <w:rsid w:val="00733BE7"/>
    <w:rsid w:val="00AB52E8"/>
    <w:rsid w:val="00AB7D5B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C578C"/>
  <w15:chartTrackingRefBased/>
  <w15:docId w15:val="{C59E6354-1AC8-407D-87CC-3F729F7AA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2019-02-17T21:06:00Z</dcterms:created>
  <dcterms:modified xsi:type="dcterms:W3CDTF">2019-02-17T21:10:00Z</dcterms:modified>
</cp:coreProperties>
</file>